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69pt;margin-top:815pt;mso-position-horizontal-relative:page;mso-position-vertical-relative:top-margin-area;position:absolute;width:36pt;z-index:251658240">
            <v:imagedata r:id="rId5" o:title=""/>
          </v:shape>
        </w:pict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10979150" cy="6932930"/>
            <wp:effectExtent l="0" t="0" r="12700" b="1270"/>
            <wp:docPr id="1" name="图片 1" descr="九年级化学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九年级化学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979150" cy="693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11195050" cy="7027545"/>
            <wp:effectExtent l="0" t="0" r="6350" b="1905"/>
            <wp:docPr id="3" name="图片 3" descr="九年级化学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九年级化学0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195050" cy="702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0809" w:h="14685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名前何</dc:creator>
  <cp:lastModifiedBy>名前何</cp:lastModifiedBy>
  <cp:revision>1</cp:revision>
  <dcterms:created xsi:type="dcterms:W3CDTF">2018-11-11T13:09:00Z</dcterms:created>
  <dcterms:modified xsi:type="dcterms:W3CDTF">2018-11-11T13:35:55Z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